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2C04D" w14:textId="77777777" w:rsidR="001F1218" w:rsidRDefault="001F1218" w:rsidP="001F121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SWYFT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fl.1483)</w:t>
      </w:r>
    </w:p>
    <w:p w14:paraId="62F81A98" w14:textId="77777777" w:rsidR="001F1218" w:rsidRPr="008C7982" w:rsidRDefault="001F1218" w:rsidP="001F121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Ardens Grafton, Warwickshire.</w:t>
      </w:r>
    </w:p>
    <w:p w14:paraId="63212424" w14:textId="77777777" w:rsidR="001F1218" w:rsidRDefault="001F1218" w:rsidP="001F1218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09745AA3" w14:textId="77777777" w:rsidR="001F1218" w:rsidRDefault="001F1218" w:rsidP="001F1218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4FC5E5B9" w14:textId="77777777" w:rsidR="001F1218" w:rsidRDefault="001F1218" w:rsidP="001F121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Apr.1484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virtute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officii</w:t>
      </w:r>
      <w:proofErr w:type="spellEnd"/>
      <w:r>
        <w:rPr>
          <w:rFonts w:eastAsia="Times New Roman" w:cs="Times New Roman"/>
          <w:szCs w:val="24"/>
        </w:rPr>
        <w:t xml:space="preserve"> held in </w:t>
      </w:r>
      <w:proofErr w:type="gramStart"/>
      <w:r>
        <w:rPr>
          <w:rFonts w:eastAsia="Times New Roman" w:cs="Times New Roman"/>
          <w:szCs w:val="24"/>
        </w:rPr>
        <w:t>Stratford-upon-Avon</w:t>
      </w:r>
      <w:proofErr w:type="gramEnd"/>
    </w:p>
    <w:p w14:paraId="760AC11F" w14:textId="77777777" w:rsidR="001F1218" w:rsidRDefault="001F1218" w:rsidP="001F121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into </w:t>
      </w:r>
      <w:proofErr w:type="gramStart"/>
      <w:r>
        <w:rPr>
          <w:rFonts w:eastAsia="Times New Roman" w:cs="Times New Roman"/>
          <w:szCs w:val="24"/>
        </w:rPr>
        <w:t>lands</w:t>
      </w:r>
      <w:proofErr w:type="gramEnd"/>
      <w:r>
        <w:rPr>
          <w:rFonts w:eastAsia="Times New Roman" w:cs="Times New Roman"/>
          <w:szCs w:val="24"/>
        </w:rPr>
        <w:t xml:space="preserve"> of William Langley(q.v.).</w:t>
      </w:r>
    </w:p>
    <w:p w14:paraId="159FB714" w14:textId="77777777" w:rsidR="001F1218" w:rsidRDefault="001F1218" w:rsidP="001F121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B3F34A3" w14:textId="77777777" w:rsidR="001F1218" w:rsidRDefault="001F1218" w:rsidP="001F1218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p.92)</w:t>
      </w:r>
    </w:p>
    <w:p w14:paraId="32D317CC" w14:textId="77777777" w:rsidR="001F1218" w:rsidRDefault="001F1218" w:rsidP="001F1218">
      <w:pPr>
        <w:pStyle w:val="NoSpacing"/>
        <w:rPr>
          <w:rFonts w:eastAsia="Times New Roman" w:cs="Times New Roman"/>
          <w:szCs w:val="24"/>
        </w:rPr>
      </w:pPr>
    </w:p>
    <w:p w14:paraId="6744CAFE" w14:textId="77777777" w:rsidR="001F1218" w:rsidRDefault="001F1218" w:rsidP="001F1218">
      <w:pPr>
        <w:pStyle w:val="NoSpacing"/>
        <w:rPr>
          <w:rFonts w:eastAsia="Times New Roman" w:cs="Times New Roman"/>
          <w:szCs w:val="24"/>
        </w:rPr>
      </w:pPr>
    </w:p>
    <w:p w14:paraId="552C62F7" w14:textId="77777777" w:rsidR="001F1218" w:rsidRDefault="001F1218" w:rsidP="001F121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July 2023</w:t>
      </w:r>
    </w:p>
    <w:p w14:paraId="0E39E3C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93256" w14:textId="77777777" w:rsidR="001F1218" w:rsidRDefault="001F1218" w:rsidP="009139A6">
      <w:r>
        <w:separator/>
      </w:r>
    </w:p>
  </w:endnote>
  <w:endnote w:type="continuationSeparator" w:id="0">
    <w:p w14:paraId="0E657CBE" w14:textId="77777777" w:rsidR="001F1218" w:rsidRDefault="001F12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388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E4A9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B73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47E78" w14:textId="77777777" w:rsidR="001F1218" w:rsidRDefault="001F1218" w:rsidP="009139A6">
      <w:r>
        <w:separator/>
      </w:r>
    </w:p>
  </w:footnote>
  <w:footnote w:type="continuationSeparator" w:id="0">
    <w:p w14:paraId="758C7549" w14:textId="77777777" w:rsidR="001F1218" w:rsidRDefault="001F12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69F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48C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523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218"/>
    <w:rsid w:val="000666E0"/>
    <w:rsid w:val="001F1218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DA8D2"/>
  <w15:chartTrackingRefBased/>
  <w15:docId w15:val="{F29A12B3-8402-4801-8A0E-ACC01C86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2023-07-01T20:41:00Z</dcterms:created>
  <dcterms:modified xsi:type="dcterms:W3CDTF">2023-07-01T20:41:00Z</dcterms:modified>
</cp:coreProperties>
</file>